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06A0" w14:textId="77777777" w:rsidR="009F44A6" w:rsidRPr="008E17DB" w:rsidRDefault="009F44A6" w:rsidP="00273907">
      <w:pPr>
        <w:pStyle w:val="Naslov1"/>
        <w:numPr>
          <w:ilvl w:val="0"/>
          <w:numId w:val="0"/>
        </w:numPr>
        <w:shd w:val="clear" w:color="auto" w:fill="DEEAF6" w:themeFill="accent1" w:themeFillTint="33"/>
        <w:spacing w:before="0" w:after="0" w:line="260" w:lineRule="atLeast"/>
        <w:ind w:left="578" w:hanging="578"/>
        <w:rPr>
          <w:rFonts w:asciiTheme="minorHAnsi" w:hAnsiTheme="minorHAnsi" w:cstheme="minorHAnsi"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t xml:space="preserve">PODATKI O PONUDNIKU </w:t>
      </w:r>
    </w:p>
    <w:p w14:paraId="2AF2F981" w14:textId="64254B5C" w:rsidR="006F41B1" w:rsidRPr="008E17DB" w:rsidRDefault="006F41B1" w:rsidP="00B93ADD">
      <w:pPr>
        <w:pStyle w:val="Naslov3"/>
        <w:numPr>
          <w:ilvl w:val="0"/>
          <w:numId w:val="0"/>
        </w:numPr>
        <w:ind w:left="1080" w:hanging="900"/>
        <w:rPr>
          <w:rFonts w:asciiTheme="minorHAnsi" w:hAnsiTheme="minorHAnsi" w:cstheme="minorHAnsi"/>
          <w:i w:val="0"/>
          <w:szCs w:val="22"/>
        </w:rPr>
      </w:pPr>
      <w:r w:rsidRPr="008E17DB">
        <w:rPr>
          <w:rFonts w:asciiTheme="minorHAnsi" w:hAnsiTheme="minorHAnsi" w:cstheme="minorHAnsi"/>
          <w:i w:val="0"/>
          <w:szCs w:val="22"/>
        </w:rPr>
        <w:t xml:space="preserve">Podatki o </w:t>
      </w:r>
      <w:r w:rsidR="00114EB9" w:rsidRPr="008E17DB">
        <w:rPr>
          <w:rFonts w:asciiTheme="minorHAnsi" w:hAnsiTheme="minorHAnsi" w:cstheme="minorHAnsi"/>
          <w:i w:val="0"/>
          <w:szCs w:val="22"/>
        </w:rPr>
        <w:t>gospodarskem subjektu</w:t>
      </w:r>
      <w:r w:rsidR="00454C20" w:rsidRPr="008E17DB">
        <w:rPr>
          <w:rFonts w:asciiTheme="minorHAnsi" w:hAnsiTheme="minorHAnsi" w:cstheme="minorHAnsi"/>
          <w:i w:val="0"/>
          <w:szCs w:val="22"/>
        </w:rPr>
        <w:t xml:space="preserve"> (vodeči partner/glavni izvajalec)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5F7E05" w:rsidRPr="008E17DB" w14:paraId="76A7CBEB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8E17DB" w:rsidRDefault="005F7E05" w:rsidP="00194A47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Popoln naziv </w:t>
            </w:r>
            <w:r w:rsidR="00114EB9" w:rsidRPr="008E17DB">
              <w:rPr>
                <w:rFonts w:asciiTheme="minorHAnsi" w:hAnsiTheme="minorHAnsi" w:cstheme="minorHAnsi"/>
              </w:rPr>
              <w:t>gospodarskega subjekta</w:t>
            </w:r>
            <w:r w:rsidR="002037E6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0"/>
            <w:r w:rsidR="005F7E05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5F7E05" w:rsidRPr="008E17DB">
              <w:rPr>
                <w:rFonts w:asciiTheme="minorHAnsi" w:hAnsiTheme="minorHAnsi" w:cstheme="minorHAnsi"/>
              </w:rPr>
            </w:r>
            <w:r w:rsidR="005F7E05" w:rsidRPr="008E17DB">
              <w:rPr>
                <w:rFonts w:asciiTheme="minorHAnsi" w:hAnsiTheme="minorHAnsi" w:cstheme="minorHAnsi"/>
              </w:rPr>
              <w:fldChar w:fldCharType="separate"/>
            </w:r>
            <w:r w:rsidR="005F7E05" w:rsidRPr="008E17DB">
              <w:rPr>
                <w:rFonts w:asciiTheme="minorHAnsi" w:hAnsiTheme="minorHAnsi" w:cstheme="minorHAnsi"/>
              </w:rPr>
              <w:fldChar w:fldCharType="end"/>
            </w:r>
            <w:bookmarkEnd w:id="1"/>
          </w:p>
        </w:tc>
      </w:tr>
      <w:tr w:rsidR="00194A47" w:rsidRPr="008E17DB" w14:paraId="5C77ADC8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8E17DB" w:rsidRDefault="00194A47" w:rsidP="00114EB9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8E17DB" w:rsidRDefault="00194A47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3D3E51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F7E05" w:rsidRPr="008E17DB" w14:paraId="76F54CAE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52AF8A" w14:textId="77777777" w:rsidR="005F7E05" w:rsidRPr="008E17DB" w:rsidRDefault="005F7E05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D2531D3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2"/>
          </w:p>
        </w:tc>
      </w:tr>
      <w:tr w:rsidR="005F7E05" w:rsidRPr="008E17DB" w14:paraId="32BFDA4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B8BB808" w14:textId="77777777" w:rsidR="005F7E05" w:rsidRPr="008E17DB" w:rsidRDefault="00194A47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</w:t>
            </w:r>
            <w:r w:rsidR="005F7E05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A1FD874" w14:textId="77777777" w:rsidR="005F7E05" w:rsidRPr="008E17DB" w:rsidRDefault="005F7E05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="000153A9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0153A9" w:rsidRPr="008E17DB">
              <w:rPr>
                <w:rFonts w:asciiTheme="minorHAnsi" w:hAnsiTheme="minorHAnsi" w:cstheme="minorHAnsi"/>
              </w:rPr>
            </w:r>
            <w:r w:rsidR="000153A9" w:rsidRPr="008E17DB">
              <w:rPr>
                <w:rFonts w:asciiTheme="minorHAnsi" w:hAnsiTheme="minorHAnsi" w:cstheme="minorHAnsi"/>
              </w:rPr>
              <w:fldChar w:fldCharType="separate"/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</w:rPr>
              <w:fldChar w:fldCharType="end"/>
            </w:r>
            <w:bookmarkEnd w:id="3"/>
          </w:p>
        </w:tc>
      </w:tr>
      <w:tr w:rsidR="00A06E20" w:rsidRPr="008E17DB" w14:paraId="2766A093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C6C193" w14:textId="4A778184" w:rsidR="00A06E20" w:rsidRPr="008E17DB" w:rsidRDefault="00A06E20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Šifra NUTS:</w:t>
            </w:r>
          </w:p>
        </w:tc>
        <w:tc>
          <w:tcPr>
            <w:tcW w:w="6769" w:type="dxa"/>
            <w:vAlign w:val="center"/>
          </w:tcPr>
          <w:p w14:paraId="41FD244E" w14:textId="23A7FE1A" w:rsidR="00A06E20" w:rsidRPr="008E17DB" w:rsidRDefault="007625CD" w:rsidP="00A06E20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sdtContent>
            </w:sdt>
          </w:p>
        </w:tc>
      </w:tr>
      <w:tr w:rsidR="00A06E20" w:rsidRPr="008E17DB" w14:paraId="2B6280F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034901A" w14:textId="26BC6057" w:rsidR="00480052" w:rsidRPr="008E17DB" w:rsidRDefault="00A06E20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Velikost gospodarskega subjekta (</w:t>
            </w:r>
            <w:r w:rsidR="00480052" w:rsidRPr="008E17DB">
              <w:rPr>
                <w:rFonts w:asciiTheme="minorHAnsi" w:hAnsiTheme="minorHAnsi" w:cstheme="minorHAnsi"/>
              </w:rPr>
              <w:t>v</w:t>
            </w:r>
            <w:r w:rsidRPr="008E17DB">
              <w:rPr>
                <w:rFonts w:asciiTheme="minorHAnsi" w:hAnsiTheme="minorHAnsi" w:cstheme="minorHAnsi"/>
              </w:rPr>
              <w:t xml:space="preserve"> skladu s </w:t>
            </w:r>
            <w:r w:rsidR="00480052" w:rsidRPr="008E17DB">
              <w:rPr>
                <w:rFonts w:asciiTheme="minorHAnsi" w:hAnsiTheme="minorHAnsi" w:cstheme="minorHAnsi"/>
              </w:rPr>
              <w:t xml:space="preserve">Priporočilom Komisije 2003/361/ES z dne 6. maja 2003 o opredelitvi </w:t>
            </w:r>
            <w:proofErr w:type="spellStart"/>
            <w:r w:rsidR="00480052" w:rsidRPr="008E17DB">
              <w:rPr>
                <w:rFonts w:asciiTheme="minorHAnsi" w:hAnsiTheme="minorHAnsi" w:cstheme="minorHAnsi"/>
              </w:rPr>
              <w:t>mikro</w:t>
            </w:r>
            <w:proofErr w:type="spellEnd"/>
            <w:r w:rsidR="00480052" w:rsidRPr="008E17DB">
              <w:rPr>
                <w:rFonts w:asciiTheme="minorHAnsi" w:hAnsiTheme="minorHAnsi" w:cstheme="minorHAnsi"/>
              </w:rPr>
              <w:t xml:space="preserve">, malih in srednje velikih podjetij (UL L št. 124 z </w:t>
            </w:r>
          </w:p>
          <w:p w14:paraId="272AF1E2" w14:textId="0B891E6C" w:rsidR="00A06E20" w:rsidRPr="008E17DB" w:rsidRDefault="00480052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dne 20. 5. 2003, str. 36</w:t>
            </w:r>
            <w:r w:rsidR="00A06E20" w:rsidRPr="008E17DB">
              <w:rPr>
                <w:rFonts w:asciiTheme="minorHAnsi" w:hAnsiTheme="minorHAnsi" w:cstheme="minorHAnsi"/>
              </w:rPr>
              <w:t>):</w:t>
            </w:r>
          </w:p>
        </w:tc>
        <w:sdt>
          <w:sdtPr>
            <w:rPr>
              <w:rStyle w:val="Slog1"/>
              <w:rFonts w:asciiTheme="minorHAnsi" w:hAnsiTheme="minorHAnsi" w:cstheme="minorHAnsi"/>
              <w:sz w:val="22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</w:rPr>
          </w:sdtEndPr>
          <w:sdtContent>
            <w:tc>
              <w:tcPr>
                <w:tcW w:w="6769" w:type="dxa"/>
                <w:vAlign w:val="center"/>
              </w:tcPr>
              <w:p w14:paraId="358E33B5" w14:textId="0140127A" w:rsidR="00A06E20" w:rsidRPr="008E17DB" w:rsidRDefault="00F123FC" w:rsidP="00A06E20">
                <w:pPr>
                  <w:ind w:right="-1492"/>
                  <w:rPr>
                    <w:rFonts w:asciiTheme="minorHAnsi" w:hAnsiTheme="minorHAnsi" w:cstheme="minorHAnsi"/>
                  </w:rPr>
                </w:pPr>
                <w:r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p>
            </w:tc>
          </w:sdtContent>
        </w:sdt>
      </w:tr>
      <w:tr w:rsidR="00AE51CF" w:rsidRPr="008E17DB" w14:paraId="276C0D7A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800576" w14:textId="04A92371" w:rsidR="00AE51CF" w:rsidRPr="008E17DB" w:rsidRDefault="00AE51CF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Uradna telefonska številka</w:t>
            </w:r>
            <w:r w:rsidR="00773FE1" w:rsidRPr="008E17DB">
              <w:rPr>
                <w:rFonts w:asciiTheme="minorHAnsi" w:hAnsiTheme="minorHAnsi" w:cstheme="minorHAnsi"/>
              </w:rPr>
              <w:t>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085E5EEB" w14:textId="5C13CC3E" w:rsidR="00AE51CF" w:rsidRPr="008E17DB" w:rsidRDefault="00AE51CF" w:rsidP="00A06E2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7024F7E9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A569F9" w14:textId="67C1522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Uradni elektronski naslov*:</w:t>
            </w:r>
          </w:p>
        </w:tc>
        <w:tc>
          <w:tcPr>
            <w:tcW w:w="6769" w:type="dxa"/>
            <w:vAlign w:val="center"/>
          </w:tcPr>
          <w:p w14:paraId="22DF6B52" w14:textId="6CEDBE83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51560FBB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CFA783E" w14:textId="16E1D4D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Telefonska številka za komunikacijo z naročnikom**:</w:t>
            </w:r>
          </w:p>
        </w:tc>
        <w:tc>
          <w:tcPr>
            <w:tcW w:w="6769" w:type="dxa"/>
            <w:vAlign w:val="center"/>
          </w:tcPr>
          <w:p w14:paraId="2FE3CDAC" w14:textId="77777777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4"/>
          </w:p>
        </w:tc>
      </w:tr>
      <w:tr w:rsidR="00D80CEF" w:rsidRPr="008E17DB" w14:paraId="1EEA67ED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1608F38A" w14:textId="6C5067F2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Elektronski naslov za komunikacijo z naročnikom</w:t>
            </w:r>
            <w:r w:rsidR="00B401B8" w:rsidRPr="008E17DB">
              <w:rPr>
                <w:rFonts w:asciiTheme="minorHAnsi" w:hAnsiTheme="minorHAnsi" w:cstheme="minorHAnsi"/>
              </w:rPr>
              <w:t>**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073A0BD" w14:textId="41ABBFBC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645FCB3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744FAD2" w14:textId="5D840B1C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Skrbnik pogodbe (ime in priimek, telefonska številka, elektronski naslov):</w:t>
            </w:r>
          </w:p>
        </w:tc>
        <w:tc>
          <w:tcPr>
            <w:tcW w:w="6769" w:type="dxa"/>
            <w:vAlign w:val="center"/>
          </w:tcPr>
          <w:p w14:paraId="6C5718D0" w14:textId="020278E0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D80CEF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80CEF" w:rsidRPr="008E17DB" w14:paraId="62DD8C7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087F479A" w14:textId="02383585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Podpisnik pogodbe:</w:t>
            </w:r>
          </w:p>
        </w:tc>
        <w:tc>
          <w:tcPr>
            <w:tcW w:w="6769" w:type="dxa"/>
            <w:vAlign w:val="center"/>
          </w:tcPr>
          <w:p w14:paraId="15EA9186" w14:textId="0A44F07F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0A5376F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4655F22B" w14:textId="40085764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Pogodbo  bomo podpisali elektronsko s kvalificiranim digitalnim potrdilom</w:t>
            </w:r>
            <w:r w:rsidR="009870CF" w:rsidRPr="008E17DB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769" w:type="dxa"/>
            <w:vAlign w:val="center"/>
          </w:tcPr>
          <w:p w14:paraId="6A383B9A" w14:textId="240A37C8" w:rsidR="00D80CEF" w:rsidRPr="008E17DB" w:rsidRDefault="007625CD" w:rsidP="00D80CEF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131A9A8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2CD2E743" w14:textId="0EFBA5EB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Nastopamo skupaj s partnerji***:</w:t>
            </w:r>
          </w:p>
        </w:tc>
        <w:tc>
          <w:tcPr>
            <w:tcW w:w="6769" w:type="dxa"/>
            <w:vAlign w:val="center"/>
          </w:tcPr>
          <w:p w14:paraId="31FEB2B5" w14:textId="6B6A038F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48AA0FAC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B44888F" w14:textId="6718CFA2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 xml:space="preserve">Nastopamo skupaj s podizvajalci***: </w:t>
            </w:r>
          </w:p>
        </w:tc>
        <w:tc>
          <w:tcPr>
            <w:tcW w:w="6769" w:type="dxa"/>
            <w:vAlign w:val="center"/>
          </w:tcPr>
          <w:p w14:paraId="6F37BF12" w14:textId="192FA539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DA  /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506BCDA8" w14:textId="77777777" w:rsidR="00724D4F" w:rsidRPr="008E17DB" w:rsidRDefault="00724D4F" w:rsidP="00724D4F">
      <w:pPr>
        <w:rPr>
          <w:rFonts w:asciiTheme="minorHAnsi" w:hAnsiTheme="minorHAnsi" w:cstheme="minorHAnsi"/>
          <w:sz w:val="16"/>
          <w:szCs w:val="16"/>
        </w:rPr>
      </w:pPr>
    </w:p>
    <w:p w14:paraId="15AD3C57" w14:textId="5F34B7B5" w:rsidR="001E3F13" w:rsidRPr="008E17DB" w:rsidRDefault="00773FE1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*S podpisom te prijave ponudnik podaja soglasje za javno objavo podatka o uradnem elektronskem naslovu gospodarskega subjekta in javno objavo uradne telefonske številke gospodarskega subjekta.</w:t>
      </w:r>
    </w:p>
    <w:p w14:paraId="295C7B3E" w14:textId="77777777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</w:p>
    <w:p w14:paraId="3C771BAC" w14:textId="01D5948E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**Navedite v primeru, da se razlikuje od uradne telefonske številke oz. uradnega elektronskega naslova.</w:t>
      </w:r>
    </w:p>
    <w:p w14:paraId="7490F33F" w14:textId="77777777" w:rsidR="001E3F13" w:rsidRPr="008E17DB" w:rsidRDefault="001E3F13" w:rsidP="00724D4F">
      <w:pPr>
        <w:rPr>
          <w:rFonts w:asciiTheme="minorHAnsi" w:hAnsiTheme="minorHAnsi" w:cstheme="minorHAnsi"/>
          <w:sz w:val="16"/>
          <w:szCs w:val="16"/>
        </w:rPr>
      </w:pPr>
    </w:p>
    <w:p w14:paraId="645A9A75" w14:textId="697FA27D" w:rsidR="00D80CEF" w:rsidRPr="008E17DB" w:rsidRDefault="00D80CEF" w:rsidP="00D80CEF">
      <w:pPr>
        <w:spacing w:after="240"/>
        <w:jc w:val="both"/>
        <w:rPr>
          <w:rFonts w:asciiTheme="minorHAnsi" w:eastAsia="MS ??" w:hAnsiTheme="minorHAnsi" w:cstheme="minorHAnsi"/>
          <w:sz w:val="16"/>
          <w:szCs w:val="16"/>
        </w:rPr>
      </w:pPr>
      <w:r w:rsidRPr="008E17DB">
        <w:rPr>
          <w:rFonts w:asciiTheme="minorHAnsi" w:eastAsia="MS ??" w:hAnsiTheme="minorHAnsi" w:cstheme="minorHAnsi"/>
          <w:sz w:val="16"/>
          <w:szCs w:val="16"/>
        </w:rPr>
        <w:t>***V primeru nastopa s partnerjem ali podizvajalcem, ponudnik podatke o partnerju/-ih vnese v tabele v nadaljevanju tega obrazca. V primeru, da ponudnik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D3863" w:rsidRPr="008E17DB" w14:paraId="55278A8E" w14:textId="77777777" w:rsidTr="00ED3863">
        <w:tc>
          <w:tcPr>
            <w:tcW w:w="4531" w:type="dxa"/>
          </w:tcPr>
          <w:p w14:paraId="14B4446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5165A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6EB19C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168098" w14:textId="2ABC1B53" w:rsidR="00ED3863" w:rsidRPr="008E17DB" w:rsidRDefault="00ED3863" w:rsidP="00ED386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  <w:sz w:val="16"/>
                <w:szCs w:val="16"/>
              </w:rPr>
              <w:footnoteReference w:id="1"/>
            </w:r>
          </w:p>
        </w:tc>
        <w:tc>
          <w:tcPr>
            <w:tcW w:w="4531" w:type="dxa"/>
          </w:tcPr>
          <w:p w14:paraId="6E7909BD" w14:textId="77777777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Ime in priimek odgovorne osebe:</w:t>
            </w:r>
          </w:p>
          <w:p w14:paraId="34779371" w14:textId="77777777" w:rsidR="00ED3863" w:rsidRPr="008E17DB" w:rsidRDefault="00ED3863" w:rsidP="00ED386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  <w:p w14:paraId="1A66F56F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A2F06E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95035AA" w14:textId="31547453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Podpis odgovorne osebe</w:t>
            </w:r>
          </w:p>
        </w:tc>
      </w:tr>
    </w:tbl>
    <w:p w14:paraId="2D0241E9" w14:textId="76EE600F" w:rsidR="009F44A6" w:rsidRPr="008E17DB" w:rsidRDefault="008E17DB" w:rsidP="00273907">
      <w:pPr>
        <w:pStyle w:val="Naslov1"/>
        <w:numPr>
          <w:ilvl w:val="0"/>
          <w:numId w:val="0"/>
        </w:numPr>
        <w:shd w:val="clear" w:color="auto" w:fill="DEEAF6" w:themeFill="accent1" w:themeFillTint="3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PA</w:t>
      </w:r>
      <w:r w:rsidR="009F44A6" w:rsidRPr="008E17DB">
        <w:rPr>
          <w:rFonts w:asciiTheme="minorHAnsi" w:hAnsiTheme="minorHAnsi" w:cstheme="minorHAnsi"/>
          <w:sz w:val="22"/>
          <w:szCs w:val="22"/>
        </w:rPr>
        <w:t>RTNERJI V SKUPNI PRIJAVI</w:t>
      </w:r>
    </w:p>
    <w:p w14:paraId="12558651" w14:textId="075EE3DB" w:rsidR="00BF5CF0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1*: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BF5CF0" w:rsidRPr="008E17DB" w14:paraId="3CC3E7DA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070604D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26B94090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3D95610F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3DC0E03E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797FFAAE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6F5D850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078BBE3" w14:textId="66B4913E" w:rsidR="0005352A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2*: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05352A" w:rsidRPr="008E17DB" w14:paraId="4325D10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1F7101FB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4AEA1D99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0F7BBB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39148AC7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12253951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497F9ACE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63D8BE6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ECD2723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27D656" w14:textId="3929CB17" w:rsidR="00BF5CF0" w:rsidRPr="008E17DB" w:rsidRDefault="0005352A" w:rsidP="00BF5CF0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>Ponudnik</w:t>
      </w:r>
      <w:r w:rsidRPr="008E17DB">
        <w:rPr>
          <w:rFonts w:asciiTheme="minorHAnsi" w:hAnsiTheme="minorHAnsi" w:cstheme="minorHAnsi"/>
        </w:rPr>
        <w:t xml:space="preserve"> (vodilni partner) tabelo v primeru več partnerjev kopira in </w:t>
      </w:r>
      <w:r w:rsidR="00BF5CF0" w:rsidRPr="008E17DB">
        <w:rPr>
          <w:rFonts w:asciiTheme="minorHAnsi" w:hAnsiTheme="minorHAnsi" w:cstheme="minorHAnsi"/>
        </w:rPr>
        <w:t xml:space="preserve">izpolni v celoti tolikokrat, kolikor je </w:t>
      </w:r>
      <w:r w:rsidRPr="008E17DB">
        <w:rPr>
          <w:rFonts w:asciiTheme="minorHAnsi" w:hAnsiTheme="minorHAnsi" w:cstheme="minorHAnsi"/>
        </w:rPr>
        <w:t>partnerjev v skupni prijavi.</w:t>
      </w:r>
    </w:p>
    <w:p w14:paraId="7A564AC0" w14:textId="77777777" w:rsidR="00BF5CF0" w:rsidRPr="008E17DB" w:rsidRDefault="00BF5CF0" w:rsidP="00BF5CF0">
      <w:pPr>
        <w:rPr>
          <w:rFonts w:asciiTheme="minorHAnsi" w:hAnsiTheme="minorHAnsi" w:cstheme="minorHAnsi"/>
        </w:rPr>
      </w:pPr>
    </w:p>
    <w:p w14:paraId="21B1CF70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p w14:paraId="780B1D32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FED75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78CB922B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tbl>
      <w:tblPr>
        <w:tblStyle w:val="Tabelamre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116"/>
      </w:tblGrid>
      <w:tr w:rsidR="0005352A" w:rsidRPr="008E17DB" w14:paraId="6C85FA6B" w14:textId="77777777" w:rsidTr="00D80CEF">
        <w:tc>
          <w:tcPr>
            <w:tcW w:w="4531" w:type="dxa"/>
          </w:tcPr>
          <w:p w14:paraId="7F710F59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2F66CDE2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15F51705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7680CBF7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461DC8ED" w14:textId="77777777" w:rsidR="0005352A" w:rsidRPr="008E17DB" w:rsidRDefault="0005352A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2"/>
            </w:r>
          </w:p>
        </w:tc>
        <w:tc>
          <w:tcPr>
            <w:tcW w:w="4116" w:type="dxa"/>
          </w:tcPr>
          <w:p w14:paraId="7FB21239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6D7204A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4A293C88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B03FA5C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52A863CD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1099B2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0891B4F5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  <w:p w14:paraId="58D7DEAA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25ABCC5E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7E738C53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41D415D9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67A9857D" w14:textId="77777777" w:rsidR="00D80CEF" w:rsidRDefault="00D80CEF" w:rsidP="00D80CEF">
      <w:pPr>
        <w:rPr>
          <w:rFonts w:asciiTheme="minorHAnsi" w:hAnsiTheme="minorHAnsi" w:cstheme="minorHAnsi"/>
        </w:rPr>
      </w:pPr>
    </w:p>
    <w:p w14:paraId="2EABF718" w14:textId="77777777" w:rsidR="008E17DB" w:rsidRDefault="008E17DB" w:rsidP="00D80CEF">
      <w:pPr>
        <w:rPr>
          <w:rFonts w:asciiTheme="minorHAnsi" w:hAnsiTheme="minorHAnsi" w:cstheme="minorHAnsi"/>
        </w:rPr>
      </w:pPr>
    </w:p>
    <w:p w14:paraId="3F90B05C" w14:textId="77777777" w:rsidR="008E17DB" w:rsidRPr="008E17DB" w:rsidRDefault="008E17DB" w:rsidP="00D80CEF">
      <w:pPr>
        <w:rPr>
          <w:rFonts w:asciiTheme="minorHAnsi" w:hAnsiTheme="minorHAnsi" w:cstheme="minorHAnsi"/>
        </w:rPr>
      </w:pPr>
    </w:p>
    <w:p w14:paraId="6C3A13F2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238FE730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5B7E99B7" w14:textId="241B9440" w:rsidR="00BF5CF0" w:rsidRPr="008E17DB" w:rsidRDefault="0073795E" w:rsidP="00273907">
      <w:pPr>
        <w:pStyle w:val="Naslov1"/>
        <w:numPr>
          <w:ilvl w:val="0"/>
          <w:numId w:val="0"/>
        </w:numPr>
        <w:shd w:val="clear" w:color="auto" w:fill="DEEAF6" w:themeFill="accent1" w:themeFillTint="33"/>
        <w:ind w:left="578" w:hanging="578"/>
        <w:rPr>
          <w:rFonts w:asciiTheme="minorHAnsi" w:hAnsiTheme="minorHAnsi" w:cstheme="minorHAnsi"/>
          <w:i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lastRenderedPageBreak/>
        <w:t>U</w:t>
      </w:r>
      <w:r w:rsidR="00BF5CF0" w:rsidRPr="008E17DB">
        <w:rPr>
          <w:rFonts w:asciiTheme="minorHAnsi" w:hAnsiTheme="minorHAnsi" w:cstheme="minorHAnsi"/>
          <w:sz w:val="22"/>
          <w:szCs w:val="22"/>
        </w:rPr>
        <w:t>DELEŽBA PODIZVAJALCEV</w:t>
      </w:r>
    </w:p>
    <w:p w14:paraId="6AAC6609" w14:textId="77777777" w:rsidR="009F44A6" w:rsidRPr="008E17DB" w:rsidRDefault="009F44A6" w:rsidP="00BF5CF0">
      <w:pPr>
        <w:jc w:val="both"/>
        <w:rPr>
          <w:rFonts w:asciiTheme="minorHAnsi" w:hAnsiTheme="minorHAnsi" w:cstheme="minorHAnsi"/>
        </w:rPr>
      </w:pPr>
    </w:p>
    <w:p w14:paraId="22DBE5F6" w14:textId="6E4BBD5C" w:rsidR="00BF5CF0" w:rsidRPr="008E17DB" w:rsidRDefault="00BF5CF0" w:rsidP="00BF5CF0">
      <w:pPr>
        <w:jc w:val="both"/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Pri predmetnem javnem naročilu bomo sodelovali z naslednjimi podizvajalci:</w:t>
      </w:r>
    </w:p>
    <w:p w14:paraId="23E809C7" w14:textId="6E1D5D8A" w:rsidR="00BF5CF0" w:rsidRPr="008E17DB" w:rsidRDefault="00C25273" w:rsidP="00C25273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Podizvajalec 1</w:t>
      </w:r>
      <w:r w:rsidR="002D4C28" w:rsidRPr="008E17DB">
        <w:rPr>
          <w:rFonts w:asciiTheme="minorHAnsi" w:hAnsiTheme="minorHAnsi" w:cstheme="minorHAnsi"/>
          <w:szCs w:val="22"/>
        </w:rPr>
        <w:t>*</w:t>
      </w:r>
      <w:r w:rsidRPr="008E17DB">
        <w:rPr>
          <w:rFonts w:asciiTheme="minorHAnsi" w:hAnsiTheme="minorHAnsi" w:cstheme="minorHAnsi"/>
          <w:szCs w:val="22"/>
        </w:rPr>
        <w:t xml:space="preserve">:  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885"/>
      </w:tblGrid>
      <w:tr w:rsidR="00BF5CF0" w:rsidRPr="008E17DB" w14:paraId="7F503F43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17CBE452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Popoln naziv gospodarskega subjekta:</w:t>
            </w:r>
          </w:p>
        </w:tc>
        <w:tc>
          <w:tcPr>
            <w:tcW w:w="6885" w:type="dxa"/>
            <w:vAlign w:val="center"/>
          </w:tcPr>
          <w:p w14:paraId="0402ED24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550F5859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497EE97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Naslov gospodarskega subjekta:</w:t>
            </w:r>
          </w:p>
        </w:tc>
        <w:tc>
          <w:tcPr>
            <w:tcW w:w="6885" w:type="dxa"/>
            <w:vAlign w:val="center"/>
          </w:tcPr>
          <w:p w14:paraId="13A8FD6F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2C2772C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8BD440B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Matična številka:</w:t>
            </w:r>
          </w:p>
        </w:tc>
        <w:tc>
          <w:tcPr>
            <w:tcW w:w="6885" w:type="dxa"/>
            <w:vAlign w:val="center"/>
          </w:tcPr>
          <w:p w14:paraId="1FE8418D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4C7BAEF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0069EFE5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Identifikacijska številka:</w:t>
            </w:r>
          </w:p>
        </w:tc>
        <w:tc>
          <w:tcPr>
            <w:tcW w:w="6885" w:type="dxa"/>
            <w:vAlign w:val="center"/>
          </w:tcPr>
          <w:p w14:paraId="7B24C3E2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color w:val="1F497D"/>
              </w:rPr>
              <w:t>SI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end"/>
            </w:r>
          </w:p>
        </w:tc>
      </w:tr>
      <w:tr w:rsidR="00BF5CF0" w:rsidRPr="008E17DB" w14:paraId="2DFF7FE6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3FF2FC63" w14:textId="22D58D06" w:rsidR="00BF5CF0" w:rsidRPr="008E17DB" w:rsidRDefault="00C25273" w:rsidP="00DA712C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Kontaktni podatki (e</w:t>
            </w:r>
            <w:r w:rsidR="00DA712C" w:rsidRPr="008E17DB">
              <w:rPr>
                <w:rFonts w:asciiTheme="minorHAnsi" w:eastAsia="Calibri" w:hAnsiTheme="minorHAnsi" w:cstheme="minorHAnsi"/>
              </w:rPr>
              <w:t xml:space="preserve">lektronski </w:t>
            </w:r>
            <w:r w:rsidRPr="008E17DB">
              <w:rPr>
                <w:rFonts w:asciiTheme="minorHAnsi" w:eastAsia="Calibri" w:hAnsiTheme="minorHAnsi" w:cstheme="minorHAnsi"/>
              </w:rPr>
              <w:t>naslov oz. tel</w:t>
            </w:r>
            <w:r w:rsidR="00DA712C" w:rsidRPr="008E17DB">
              <w:rPr>
                <w:rFonts w:asciiTheme="minorHAnsi" w:eastAsia="Calibri" w:hAnsiTheme="minorHAnsi" w:cstheme="minorHAnsi"/>
              </w:rPr>
              <w:t>efonska</w:t>
            </w:r>
            <w:r w:rsidRPr="008E17DB">
              <w:rPr>
                <w:rFonts w:asciiTheme="minorHAnsi" w:eastAsia="Calibri" w:hAnsiTheme="minorHAnsi" w:cstheme="minorHAnsi"/>
              </w:rPr>
              <w:t xml:space="preserve"> številka):</w:t>
            </w:r>
          </w:p>
        </w:tc>
        <w:tc>
          <w:tcPr>
            <w:tcW w:w="6885" w:type="dxa"/>
            <w:vAlign w:val="center"/>
          </w:tcPr>
          <w:p w14:paraId="67C93B94" w14:textId="2FD26E26" w:rsidR="00BF5CF0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  <w:color w:val="1F497D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3B624E" w:rsidRPr="008E17DB" w14:paraId="35246986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2AA0FBBF" w14:textId="4FA5DC0E" w:rsidR="003B624E" w:rsidRPr="008E17DB" w:rsidRDefault="004D0907" w:rsidP="004D0907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D</w:t>
            </w:r>
            <w:r w:rsidR="008D5F9B" w:rsidRPr="008E17DB">
              <w:rPr>
                <w:rFonts w:asciiTheme="minorHAnsi" w:eastAsia="Calibri" w:hAnsiTheme="minorHAnsi" w:cstheme="minorHAnsi"/>
              </w:rPr>
              <w:t>el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 javnega naročila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, ki 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ga </w:t>
            </w:r>
            <w:r w:rsidR="00710312" w:rsidRPr="008E17DB">
              <w:rPr>
                <w:rFonts w:asciiTheme="minorHAnsi" w:eastAsia="Calibri" w:hAnsiTheme="minorHAnsi" w:cstheme="minorHAnsi"/>
              </w:rPr>
              <w:t>bo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prevz</w:t>
            </w:r>
            <w:r w:rsidR="00710312" w:rsidRPr="008E17DB">
              <w:rPr>
                <w:rFonts w:asciiTheme="minorHAnsi" w:eastAsia="Calibri" w:hAnsiTheme="minorHAnsi" w:cstheme="minorHAnsi"/>
              </w:rPr>
              <w:t>el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posamezen podizvajalec</w:t>
            </w:r>
            <w:r w:rsidR="00C24F5D" w:rsidRPr="008E17DB">
              <w:rPr>
                <w:rFonts w:asciiTheme="minorHAnsi" w:eastAsia="Calibri" w:hAnsiTheme="minorHAnsi" w:cstheme="minorHAnsi"/>
              </w:rPr>
              <w:t xml:space="preserve"> (opišite vrsto del/predmet)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vAlign w:val="center"/>
          </w:tcPr>
          <w:p w14:paraId="7CE69664" w14:textId="36D8676B" w:rsidR="003B624E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2A5D6D3F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225A04DB" w14:textId="28571088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Količina:</w:t>
            </w:r>
          </w:p>
        </w:tc>
        <w:tc>
          <w:tcPr>
            <w:tcW w:w="6885" w:type="dxa"/>
            <w:vAlign w:val="center"/>
          </w:tcPr>
          <w:p w14:paraId="72791667" w14:textId="36BC5B91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7D79D87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6FEDC547" w14:textId="0FCD3CE5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Vrednost v EUR brez DDV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vAlign w:val="center"/>
          </w:tcPr>
          <w:p w14:paraId="0FB61887" w14:textId="7311980C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3EAB99BA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5A777E06" w14:textId="278FC404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Kraj izvedbe:</w:t>
            </w:r>
          </w:p>
        </w:tc>
        <w:tc>
          <w:tcPr>
            <w:tcW w:w="6885" w:type="dxa"/>
            <w:vAlign w:val="center"/>
          </w:tcPr>
          <w:p w14:paraId="352A9BE6" w14:textId="61B8FB58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9FEA54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455E668" w14:textId="788D179E" w:rsidR="008D5F9B" w:rsidRPr="008E17DB" w:rsidRDefault="008D5F9B" w:rsidP="000733D0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Rok izvedbe:</w:t>
            </w:r>
          </w:p>
        </w:tc>
        <w:tc>
          <w:tcPr>
            <w:tcW w:w="6885" w:type="dxa"/>
            <w:vAlign w:val="center"/>
          </w:tcPr>
          <w:p w14:paraId="2E7502F1" w14:textId="108F5103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169E31A4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7BD6014E" w14:textId="28F7EE23" w:rsidR="008D5F9B" w:rsidRPr="008E17DB" w:rsidRDefault="008D5F9B" w:rsidP="008D58BA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Podizvajalec zahteva neposredno plačilo</w:t>
            </w:r>
            <w:r w:rsidR="009870CF" w:rsidRPr="008E17DB">
              <w:rPr>
                <w:rFonts w:asciiTheme="minorHAnsi" w:eastAsia="Calibri" w:hAnsiTheme="minorHAnsi" w:cstheme="minorHAnsi"/>
                <w:lang w:eastAsia="en-US"/>
              </w:rPr>
              <w:t>:</w:t>
            </w:r>
            <w:r w:rsidRPr="008E17DB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</w:p>
        </w:tc>
        <w:tc>
          <w:tcPr>
            <w:tcW w:w="6885" w:type="dxa"/>
            <w:vAlign w:val="center"/>
          </w:tcPr>
          <w:p w14:paraId="5BFD11BC" w14:textId="67DDE386" w:rsidR="008D5F9B" w:rsidRPr="008E17DB" w:rsidRDefault="007625CD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3DDA59F2" w14:textId="77777777" w:rsidR="00BF5CF0" w:rsidRPr="008E17DB" w:rsidRDefault="00BF5CF0" w:rsidP="008D5F9B">
      <w:pPr>
        <w:rPr>
          <w:rStyle w:val="Krepko"/>
          <w:rFonts w:asciiTheme="minorHAnsi" w:hAnsiTheme="minorHAnsi" w:cstheme="minorHAnsi"/>
        </w:rPr>
      </w:pPr>
    </w:p>
    <w:p w14:paraId="7329D7E4" w14:textId="3EACB25E" w:rsidR="008D5F9B" w:rsidRPr="008E17DB" w:rsidRDefault="008D5F9B" w:rsidP="008D5F9B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 xml:space="preserve">Ponudnik </w:t>
      </w:r>
      <w:r w:rsidRPr="008E17DB">
        <w:rPr>
          <w:rFonts w:asciiTheme="minorHAnsi" w:hAnsiTheme="minorHAnsi" w:cstheme="minorHAnsi"/>
        </w:rPr>
        <w:t xml:space="preserve">(glavni izvajalec) tabelo v primeru več podizvajalcev kopira in izpolni v celoti tolikokrat, kolikor </w:t>
      </w:r>
      <w:r w:rsidR="00A24D24" w:rsidRPr="008E17DB">
        <w:rPr>
          <w:rFonts w:asciiTheme="minorHAnsi" w:hAnsiTheme="minorHAnsi" w:cstheme="minorHAnsi"/>
        </w:rPr>
        <w:t>bo</w:t>
      </w:r>
      <w:r w:rsidRPr="008E17DB">
        <w:rPr>
          <w:rFonts w:asciiTheme="minorHAnsi" w:hAnsiTheme="minorHAnsi" w:cstheme="minorHAnsi"/>
        </w:rPr>
        <w:t xml:space="preserve"> podizvajalcev.</w:t>
      </w:r>
    </w:p>
    <w:p w14:paraId="1AD96542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028CBD5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438118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991A9AC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70CDDF3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D80E8F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17BD5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55082C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6A35EDBE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:rsidRPr="008E17DB" w14:paraId="47BE77A2" w14:textId="77777777" w:rsidTr="00475DEC">
        <w:tc>
          <w:tcPr>
            <w:tcW w:w="4531" w:type="dxa"/>
          </w:tcPr>
          <w:p w14:paraId="3ED07E8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F9348B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3059E42F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0393A609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2555B45" w14:textId="77777777" w:rsidR="006E7171" w:rsidRPr="008E17DB" w:rsidRDefault="006E7171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7245B512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77406ABF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7D4C2149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6CA5F01E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4F99FD1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6774E493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  <w:p w14:paraId="0A71B87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541A1059" w14:textId="77777777" w:rsidR="00137757" w:rsidRPr="008E17DB" w:rsidRDefault="00137757" w:rsidP="00137757">
      <w:pPr>
        <w:spacing w:line="276" w:lineRule="auto"/>
        <w:jc w:val="both"/>
        <w:rPr>
          <w:rFonts w:asciiTheme="minorHAnsi" w:hAnsiTheme="minorHAnsi" w:cstheme="minorHAnsi"/>
        </w:rPr>
      </w:pPr>
    </w:p>
    <w:sectPr w:rsidR="00137757" w:rsidRPr="008E17DB" w:rsidSect="00D80CEF">
      <w:headerReference w:type="default" r:id="rId8"/>
      <w:footerReference w:type="default" r:id="rId9"/>
      <w:headerReference w:type="first" r:id="rId10"/>
      <w:type w:val="continuous"/>
      <w:pgSz w:w="11906" w:h="16838" w:code="9"/>
      <w:pgMar w:top="720" w:right="720" w:bottom="720" w:left="720" w:header="567" w:footer="10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6934F" w14:textId="77777777" w:rsidR="00A52577" w:rsidRDefault="00A52577">
      <w:r>
        <w:separator/>
      </w:r>
    </w:p>
  </w:endnote>
  <w:endnote w:type="continuationSeparator" w:id="0">
    <w:p w14:paraId="34E42578" w14:textId="77777777" w:rsidR="00A52577" w:rsidRDefault="00A5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62613AF7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FE1">
          <w:rPr>
            <w:noProof/>
          </w:rPr>
          <w:t>2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9C25C" w14:textId="77777777" w:rsidR="00A52577" w:rsidRDefault="00A52577">
      <w:r>
        <w:separator/>
      </w:r>
    </w:p>
  </w:footnote>
  <w:footnote w:type="continuationSeparator" w:id="0">
    <w:p w14:paraId="5B6A3242" w14:textId="77777777" w:rsidR="00A52577" w:rsidRDefault="00A52577">
      <w:r>
        <w:continuationSeparator/>
      </w:r>
    </w:p>
  </w:footnote>
  <w:footnote w:id="1">
    <w:p w14:paraId="0D710DD5" w14:textId="186DF3FD" w:rsidR="00ED3863" w:rsidRPr="009F44A6" w:rsidRDefault="00ED3863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2">
    <w:p w14:paraId="6AE4D2D4" w14:textId="77777777" w:rsidR="0005352A" w:rsidRPr="009F44A6" w:rsidRDefault="0005352A" w:rsidP="0005352A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3">
    <w:p w14:paraId="710069D9" w14:textId="77777777" w:rsidR="006E7171" w:rsidRPr="009F44A6" w:rsidRDefault="006E7171" w:rsidP="006E7171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67EB9" w14:textId="4AF25249" w:rsidR="009F44A6" w:rsidRPr="007625CD" w:rsidRDefault="007625CD" w:rsidP="007625CD">
    <w:pPr>
      <w:pStyle w:val="Glava"/>
      <w:rPr>
        <w:rFonts w:asciiTheme="minorHAnsi" w:hAnsiTheme="minorHAnsi" w:cstheme="minorHAnsi"/>
        <w:i/>
        <w:iCs/>
      </w:rPr>
    </w:pPr>
    <w:r w:rsidRPr="00751BAC">
      <w:rPr>
        <w:rFonts w:asciiTheme="minorHAnsi" w:hAnsiTheme="minorHAnsi" w:cstheme="minorHAnsi"/>
        <w:i/>
        <w:iCs/>
      </w:rPr>
      <w:t>460-1/202</w:t>
    </w:r>
    <w:r>
      <w:rPr>
        <w:rFonts w:asciiTheme="minorHAnsi" w:hAnsiTheme="minorHAnsi" w:cstheme="minorHAnsi"/>
        <w:i/>
        <w:iCs/>
      </w:rPr>
      <w:t>5</w:t>
    </w:r>
    <w:r w:rsidRPr="00751BAC">
      <w:rPr>
        <w:rFonts w:asciiTheme="minorHAnsi" w:hAnsiTheme="minorHAnsi" w:cstheme="minorHAnsi"/>
        <w:i/>
        <w:iCs/>
      </w:rPr>
      <w:t>-</w:t>
    </w:r>
    <w:r>
      <w:rPr>
        <w:rFonts w:asciiTheme="minorHAnsi" w:hAnsiTheme="minorHAnsi" w:cstheme="minorHAnsi"/>
        <w:i/>
        <w:iCs/>
      </w:rPr>
      <w:t>2</w:t>
    </w:r>
    <w:r w:rsidRPr="00751BAC">
      <w:rPr>
        <w:rFonts w:asciiTheme="minorHAnsi" w:hAnsiTheme="minorHAnsi" w:cstheme="minorHAnsi"/>
        <w:i/>
        <w:iCs/>
      </w:rPr>
      <w:t xml:space="preserve">1/4 Dobava </w:t>
    </w:r>
    <w:proofErr w:type="spellStart"/>
    <w:r w:rsidRPr="00751BAC">
      <w:rPr>
        <w:rFonts w:asciiTheme="minorHAnsi" w:hAnsiTheme="minorHAnsi" w:cstheme="minorHAnsi"/>
        <w:i/>
        <w:iCs/>
      </w:rPr>
      <w:t>programabilnih</w:t>
    </w:r>
    <w:proofErr w:type="spellEnd"/>
    <w:r w:rsidRPr="00751BAC">
      <w:rPr>
        <w:rFonts w:asciiTheme="minorHAnsi" w:hAnsiTheme="minorHAnsi" w:cstheme="minorHAnsi"/>
        <w:i/>
        <w:iCs/>
      </w:rPr>
      <w:t xml:space="preserve"> črpalk za </w:t>
    </w:r>
    <w:proofErr w:type="spellStart"/>
    <w:r w:rsidRPr="00751BAC">
      <w:rPr>
        <w:rFonts w:asciiTheme="minorHAnsi" w:hAnsiTheme="minorHAnsi" w:cstheme="minorHAnsi"/>
        <w:i/>
        <w:iCs/>
      </w:rPr>
      <w:t>intratekalno</w:t>
    </w:r>
    <w:proofErr w:type="spellEnd"/>
    <w:r w:rsidRPr="00751BAC">
      <w:rPr>
        <w:rFonts w:asciiTheme="minorHAnsi" w:hAnsiTheme="minorHAnsi" w:cstheme="minorHAnsi"/>
        <w:i/>
        <w:iCs/>
      </w:rPr>
      <w:t xml:space="preserve"> dovajanje zdravila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168517325">
    <w:abstractNumId w:val="20"/>
  </w:num>
  <w:num w:numId="2" w16cid:durableId="281420349">
    <w:abstractNumId w:val="5"/>
  </w:num>
  <w:num w:numId="3" w16cid:durableId="1426420293">
    <w:abstractNumId w:val="10"/>
  </w:num>
  <w:num w:numId="4" w16cid:durableId="1530946289">
    <w:abstractNumId w:val="15"/>
  </w:num>
  <w:num w:numId="5" w16cid:durableId="937830549">
    <w:abstractNumId w:val="19"/>
  </w:num>
  <w:num w:numId="6" w16cid:durableId="495731920">
    <w:abstractNumId w:val="13"/>
  </w:num>
  <w:num w:numId="7" w16cid:durableId="2116242344">
    <w:abstractNumId w:val="22"/>
  </w:num>
  <w:num w:numId="8" w16cid:durableId="1168054931">
    <w:abstractNumId w:val="20"/>
  </w:num>
  <w:num w:numId="9" w16cid:durableId="2073388649">
    <w:abstractNumId w:val="20"/>
  </w:num>
  <w:num w:numId="10" w16cid:durableId="25178945">
    <w:abstractNumId w:val="20"/>
  </w:num>
  <w:num w:numId="11" w16cid:durableId="1071074999">
    <w:abstractNumId w:val="20"/>
  </w:num>
  <w:num w:numId="12" w16cid:durableId="1699575250">
    <w:abstractNumId w:val="20"/>
  </w:num>
  <w:num w:numId="13" w16cid:durableId="1636255134">
    <w:abstractNumId w:val="20"/>
  </w:num>
  <w:num w:numId="14" w16cid:durableId="952640070">
    <w:abstractNumId w:val="20"/>
  </w:num>
  <w:num w:numId="15" w16cid:durableId="632374138">
    <w:abstractNumId w:val="20"/>
  </w:num>
  <w:num w:numId="16" w16cid:durableId="1299414215">
    <w:abstractNumId w:val="20"/>
  </w:num>
  <w:num w:numId="17" w16cid:durableId="1891568998">
    <w:abstractNumId w:val="20"/>
  </w:num>
  <w:num w:numId="18" w16cid:durableId="308899811">
    <w:abstractNumId w:val="17"/>
  </w:num>
  <w:num w:numId="19" w16cid:durableId="896160769">
    <w:abstractNumId w:val="21"/>
  </w:num>
  <w:num w:numId="20" w16cid:durableId="482895983">
    <w:abstractNumId w:val="20"/>
  </w:num>
  <w:num w:numId="21" w16cid:durableId="174618111">
    <w:abstractNumId w:val="2"/>
  </w:num>
  <w:num w:numId="22" w16cid:durableId="1724406025">
    <w:abstractNumId w:val="9"/>
  </w:num>
  <w:num w:numId="23" w16cid:durableId="466432184">
    <w:abstractNumId w:val="20"/>
  </w:num>
  <w:num w:numId="24" w16cid:durableId="882255701">
    <w:abstractNumId w:val="20"/>
  </w:num>
  <w:num w:numId="25" w16cid:durableId="1194223381">
    <w:abstractNumId w:val="20"/>
  </w:num>
  <w:num w:numId="26" w16cid:durableId="1646616655">
    <w:abstractNumId w:val="16"/>
  </w:num>
  <w:num w:numId="27" w16cid:durableId="1338507271">
    <w:abstractNumId w:val="3"/>
  </w:num>
  <w:num w:numId="28" w16cid:durableId="983661212">
    <w:abstractNumId w:val="20"/>
  </w:num>
  <w:num w:numId="29" w16cid:durableId="1482114695">
    <w:abstractNumId w:val="20"/>
  </w:num>
  <w:num w:numId="30" w16cid:durableId="472138963">
    <w:abstractNumId w:val="7"/>
  </w:num>
  <w:num w:numId="31" w16cid:durableId="569271481">
    <w:abstractNumId w:val="4"/>
  </w:num>
  <w:num w:numId="32" w16cid:durableId="687145877">
    <w:abstractNumId w:val="11"/>
  </w:num>
  <w:num w:numId="33" w16cid:durableId="814103008">
    <w:abstractNumId w:val="14"/>
  </w:num>
  <w:num w:numId="34" w16cid:durableId="1749837645">
    <w:abstractNumId w:val="20"/>
  </w:num>
  <w:num w:numId="35" w16cid:durableId="1388260532">
    <w:abstractNumId w:val="0"/>
  </w:num>
  <w:num w:numId="36" w16cid:durableId="1777367753">
    <w:abstractNumId w:val="8"/>
  </w:num>
  <w:num w:numId="37" w16cid:durableId="422334561">
    <w:abstractNumId w:val="12"/>
  </w:num>
  <w:num w:numId="38" w16cid:durableId="1111245700">
    <w:abstractNumId w:val="1"/>
  </w:num>
  <w:num w:numId="39" w16cid:durableId="1124344028">
    <w:abstractNumId w:val="18"/>
  </w:num>
  <w:num w:numId="40" w16cid:durableId="1324699528">
    <w:abstractNumId w:val="6"/>
  </w:num>
  <w:num w:numId="41" w16cid:durableId="1664235940">
    <w:abstractNumId w:val="20"/>
  </w:num>
  <w:num w:numId="42" w16cid:durableId="146712002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77E3"/>
    <w:rsid w:val="00031F74"/>
    <w:rsid w:val="0003275E"/>
    <w:rsid w:val="00040B28"/>
    <w:rsid w:val="00046A70"/>
    <w:rsid w:val="0005352A"/>
    <w:rsid w:val="0005661A"/>
    <w:rsid w:val="00057A24"/>
    <w:rsid w:val="00062AE8"/>
    <w:rsid w:val="000733D0"/>
    <w:rsid w:val="000760A1"/>
    <w:rsid w:val="000765A5"/>
    <w:rsid w:val="000A6B3F"/>
    <w:rsid w:val="000B3382"/>
    <w:rsid w:val="000C0FD5"/>
    <w:rsid w:val="000C4084"/>
    <w:rsid w:val="000D0EC4"/>
    <w:rsid w:val="000E356B"/>
    <w:rsid w:val="000F0FF6"/>
    <w:rsid w:val="000F6C2D"/>
    <w:rsid w:val="00101D9E"/>
    <w:rsid w:val="001134E8"/>
    <w:rsid w:val="00114EB9"/>
    <w:rsid w:val="001247BC"/>
    <w:rsid w:val="00124DF4"/>
    <w:rsid w:val="00134884"/>
    <w:rsid w:val="00137757"/>
    <w:rsid w:val="00151ACD"/>
    <w:rsid w:val="001572FE"/>
    <w:rsid w:val="001625AE"/>
    <w:rsid w:val="00193AB4"/>
    <w:rsid w:val="00194A47"/>
    <w:rsid w:val="001D0030"/>
    <w:rsid w:val="001E3536"/>
    <w:rsid w:val="001E3F13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3907"/>
    <w:rsid w:val="0027630C"/>
    <w:rsid w:val="00277E9B"/>
    <w:rsid w:val="00280E84"/>
    <w:rsid w:val="0028318A"/>
    <w:rsid w:val="00283D06"/>
    <w:rsid w:val="0028535D"/>
    <w:rsid w:val="002948A9"/>
    <w:rsid w:val="002A0D85"/>
    <w:rsid w:val="002A33F2"/>
    <w:rsid w:val="002A546E"/>
    <w:rsid w:val="002A7DDF"/>
    <w:rsid w:val="002C1D75"/>
    <w:rsid w:val="002D4C28"/>
    <w:rsid w:val="002D4C2B"/>
    <w:rsid w:val="002D66EE"/>
    <w:rsid w:val="002D7D97"/>
    <w:rsid w:val="002E7480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3B5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C738B"/>
    <w:rsid w:val="003D3E51"/>
    <w:rsid w:val="003E0883"/>
    <w:rsid w:val="003E5DF0"/>
    <w:rsid w:val="00402BB9"/>
    <w:rsid w:val="00410BB8"/>
    <w:rsid w:val="004230B2"/>
    <w:rsid w:val="00430D7A"/>
    <w:rsid w:val="00437618"/>
    <w:rsid w:val="00446859"/>
    <w:rsid w:val="00454C20"/>
    <w:rsid w:val="00457CE6"/>
    <w:rsid w:val="00462307"/>
    <w:rsid w:val="00462803"/>
    <w:rsid w:val="0046444A"/>
    <w:rsid w:val="00465647"/>
    <w:rsid w:val="0046642B"/>
    <w:rsid w:val="004706A0"/>
    <w:rsid w:val="00471A28"/>
    <w:rsid w:val="00471AE2"/>
    <w:rsid w:val="0047682C"/>
    <w:rsid w:val="00480052"/>
    <w:rsid w:val="00486C2A"/>
    <w:rsid w:val="004B2B91"/>
    <w:rsid w:val="004D0907"/>
    <w:rsid w:val="004D1AD7"/>
    <w:rsid w:val="004D7DCF"/>
    <w:rsid w:val="004E511F"/>
    <w:rsid w:val="004F4C04"/>
    <w:rsid w:val="00502E14"/>
    <w:rsid w:val="00503584"/>
    <w:rsid w:val="00512ABC"/>
    <w:rsid w:val="00525B19"/>
    <w:rsid w:val="0052655B"/>
    <w:rsid w:val="00527920"/>
    <w:rsid w:val="00532E23"/>
    <w:rsid w:val="0053437A"/>
    <w:rsid w:val="00540A50"/>
    <w:rsid w:val="005418CA"/>
    <w:rsid w:val="00550097"/>
    <w:rsid w:val="00550C39"/>
    <w:rsid w:val="00562C0E"/>
    <w:rsid w:val="005673D1"/>
    <w:rsid w:val="005847E8"/>
    <w:rsid w:val="00585975"/>
    <w:rsid w:val="00590C88"/>
    <w:rsid w:val="0059293C"/>
    <w:rsid w:val="005A0CF5"/>
    <w:rsid w:val="005A3E8C"/>
    <w:rsid w:val="005A4C28"/>
    <w:rsid w:val="005B25B3"/>
    <w:rsid w:val="005B6CD7"/>
    <w:rsid w:val="005C01D9"/>
    <w:rsid w:val="005C0D45"/>
    <w:rsid w:val="005C39F4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500BB"/>
    <w:rsid w:val="00650EBC"/>
    <w:rsid w:val="00657E8A"/>
    <w:rsid w:val="00664FAE"/>
    <w:rsid w:val="00674D4B"/>
    <w:rsid w:val="0067586C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7171"/>
    <w:rsid w:val="006F143E"/>
    <w:rsid w:val="006F41B1"/>
    <w:rsid w:val="00710312"/>
    <w:rsid w:val="007156DF"/>
    <w:rsid w:val="007163DE"/>
    <w:rsid w:val="007166EC"/>
    <w:rsid w:val="00724D4F"/>
    <w:rsid w:val="007253C4"/>
    <w:rsid w:val="0073795E"/>
    <w:rsid w:val="007443A4"/>
    <w:rsid w:val="00745D28"/>
    <w:rsid w:val="0075570A"/>
    <w:rsid w:val="007625CD"/>
    <w:rsid w:val="007644FE"/>
    <w:rsid w:val="00773AC1"/>
    <w:rsid w:val="00773FE1"/>
    <w:rsid w:val="00776432"/>
    <w:rsid w:val="00784164"/>
    <w:rsid w:val="00785F93"/>
    <w:rsid w:val="007A45D9"/>
    <w:rsid w:val="007A7417"/>
    <w:rsid w:val="007B7F4B"/>
    <w:rsid w:val="007C37CD"/>
    <w:rsid w:val="007C3E27"/>
    <w:rsid w:val="007D7BE8"/>
    <w:rsid w:val="008032E2"/>
    <w:rsid w:val="0081135E"/>
    <w:rsid w:val="00817990"/>
    <w:rsid w:val="008236E7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58BA"/>
    <w:rsid w:val="008D5F9B"/>
    <w:rsid w:val="008D7FC7"/>
    <w:rsid w:val="008E131E"/>
    <w:rsid w:val="008E17DB"/>
    <w:rsid w:val="008E3C6A"/>
    <w:rsid w:val="008E6791"/>
    <w:rsid w:val="00903DC3"/>
    <w:rsid w:val="00911357"/>
    <w:rsid w:val="00937D37"/>
    <w:rsid w:val="009405E1"/>
    <w:rsid w:val="00961C9D"/>
    <w:rsid w:val="0096674C"/>
    <w:rsid w:val="00984B1A"/>
    <w:rsid w:val="009870CF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9F44A6"/>
    <w:rsid w:val="00A06D7A"/>
    <w:rsid w:val="00A06E20"/>
    <w:rsid w:val="00A15B64"/>
    <w:rsid w:val="00A1683A"/>
    <w:rsid w:val="00A205C1"/>
    <w:rsid w:val="00A24D24"/>
    <w:rsid w:val="00A306B9"/>
    <w:rsid w:val="00A32971"/>
    <w:rsid w:val="00A464A8"/>
    <w:rsid w:val="00A4709A"/>
    <w:rsid w:val="00A47368"/>
    <w:rsid w:val="00A47F36"/>
    <w:rsid w:val="00A52577"/>
    <w:rsid w:val="00A679E2"/>
    <w:rsid w:val="00A712E7"/>
    <w:rsid w:val="00A74183"/>
    <w:rsid w:val="00A767B8"/>
    <w:rsid w:val="00A77AA2"/>
    <w:rsid w:val="00A9129A"/>
    <w:rsid w:val="00AC0EF0"/>
    <w:rsid w:val="00AD7311"/>
    <w:rsid w:val="00AE11CC"/>
    <w:rsid w:val="00AE51CF"/>
    <w:rsid w:val="00AF2B15"/>
    <w:rsid w:val="00AF3B2C"/>
    <w:rsid w:val="00B02FFD"/>
    <w:rsid w:val="00B07ADE"/>
    <w:rsid w:val="00B23EA4"/>
    <w:rsid w:val="00B36B24"/>
    <w:rsid w:val="00B401B8"/>
    <w:rsid w:val="00B46E86"/>
    <w:rsid w:val="00B638EB"/>
    <w:rsid w:val="00B65801"/>
    <w:rsid w:val="00B67F5E"/>
    <w:rsid w:val="00B76204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24F5D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7767C"/>
    <w:rsid w:val="00C84ECD"/>
    <w:rsid w:val="00C90775"/>
    <w:rsid w:val="00C92321"/>
    <w:rsid w:val="00CA7DB9"/>
    <w:rsid w:val="00CB11FD"/>
    <w:rsid w:val="00CD282D"/>
    <w:rsid w:val="00CE1DD0"/>
    <w:rsid w:val="00CF6174"/>
    <w:rsid w:val="00CF6760"/>
    <w:rsid w:val="00CF77EA"/>
    <w:rsid w:val="00D0414C"/>
    <w:rsid w:val="00D04284"/>
    <w:rsid w:val="00D06D57"/>
    <w:rsid w:val="00D10B9E"/>
    <w:rsid w:val="00D211E8"/>
    <w:rsid w:val="00D22C6B"/>
    <w:rsid w:val="00D26748"/>
    <w:rsid w:val="00D27DDC"/>
    <w:rsid w:val="00D337E7"/>
    <w:rsid w:val="00D36B75"/>
    <w:rsid w:val="00D47592"/>
    <w:rsid w:val="00D72CFE"/>
    <w:rsid w:val="00D77C29"/>
    <w:rsid w:val="00D80CEF"/>
    <w:rsid w:val="00D815EB"/>
    <w:rsid w:val="00D82B8F"/>
    <w:rsid w:val="00D85E70"/>
    <w:rsid w:val="00DA2EFC"/>
    <w:rsid w:val="00DA712C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47DB7"/>
    <w:rsid w:val="00E60888"/>
    <w:rsid w:val="00E64FF0"/>
    <w:rsid w:val="00E8557E"/>
    <w:rsid w:val="00E90186"/>
    <w:rsid w:val="00EA23A9"/>
    <w:rsid w:val="00ED3863"/>
    <w:rsid w:val="00EE4788"/>
    <w:rsid w:val="00EF38A6"/>
    <w:rsid w:val="00EF6BDD"/>
    <w:rsid w:val="00F10D9F"/>
    <w:rsid w:val="00F123FC"/>
    <w:rsid w:val="00F1609C"/>
    <w:rsid w:val="00F3139E"/>
    <w:rsid w:val="00F338D8"/>
    <w:rsid w:val="00F368D8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4365"/>
    <w:rsid w:val="00FC0672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 Znak,Znak"/>
    <w:basedOn w:val="Navaden"/>
    <w:link w:val="GlavaZnak"/>
    <w:uiPriority w:val="99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GlavaZnak">
    <w:name w:val="Glava Znak"/>
    <w:aliases w:val=" Znak Znak,Znak Znak"/>
    <w:basedOn w:val="Privzetapisavaodstavka"/>
    <w:link w:val="Glava"/>
    <w:uiPriority w:val="99"/>
    <w:rsid w:val="007625CD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1247BC"/>
    <w:rsid w:val="00271A5F"/>
    <w:rsid w:val="002C1D75"/>
    <w:rsid w:val="003B1397"/>
    <w:rsid w:val="007163DE"/>
    <w:rsid w:val="00802202"/>
    <w:rsid w:val="009555EA"/>
    <w:rsid w:val="00A32971"/>
    <w:rsid w:val="00F1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47AD-368A-4A50-ADCA-427915F7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</Template>
  <TotalTime>4</TotalTime>
  <Pages>3</Pages>
  <Words>384</Words>
  <Characters>3106</Characters>
  <Application>Microsoft Office Word</Application>
  <DocSecurity>0</DocSecurity>
  <Lines>64</Lines>
  <Paragraphs>32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Karin Zakrajšek</cp:lastModifiedBy>
  <cp:revision>3</cp:revision>
  <cp:lastPrinted>2012-02-09T13:14:00Z</cp:lastPrinted>
  <dcterms:created xsi:type="dcterms:W3CDTF">2025-12-15T09:20:00Z</dcterms:created>
  <dcterms:modified xsi:type="dcterms:W3CDTF">2025-12-29T06:39:00Z</dcterms:modified>
</cp:coreProperties>
</file>